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38CA6" w14:textId="77777777" w:rsidR="003215B3" w:rsidRDefault="003215B3" w:rsidP="003215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KENGEE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6AA76331" w14:textId="77777777" w:rsidR="003215B3" w:rsidRDefault="003215B3" w:rsidP="003215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95330E" w14:textId="77777777" w:rsidR="003215B3" w:rsidRDefault="003215B3" w:rsidP="003215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D47B47" w14:textId="77777777" w:rsidR="003215B3" w:rsidRDefault="003215B3" w:rsidP="003215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Braintree, Essex,</w:t>
      </w:r>
    </w:p>
    <w:p w14:paraId="128A0872" w14:textId="77777777" w:rsidR="003215B3" w:rsidRDefault="003215B3" w:rsidP="003215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Tewe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5472B2FD" w14:textId="77777777" w:rsidR="003215B3" w:rsidRDefault="003215B3" w:rsidP="003215B3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F4968E1" w14:textId="77777777" w:rsidR="003215B3" w:rsidRDefault="003215B3" w:rsidP="003215B3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p.20)</w:t>
      </w:r>
    </w:p>
    <w:p w14:paraId="4E4958D4" w14:textId="77777777" w:rsidR="003215B3" w:rsidRDefault="003215B3" w:rsidP="003215B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EE195BA" w14:textId="77777777" w:rsidR="003215B3" w:rsidRDefault="003215B3" w:rsidP="003215B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F3A032B" w14:textId="77777777" w:rsidR="003215B3" w:rsidRPr="006F3BF1" w:rsidRDefault="003215B3" w:rsidP="003215B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 November 2021</w:t>
      </w:r>
    </w:p>
    <w:p w14:paraId="36811A4D" w14:textId="4F98798A" w:rsidR="00BA00AB" w:rsidRPr="003215B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3215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13B42" w14:textId="77777777" w:rsidR="003215B3" w:rsidRDefault="003215B3" w:rsidP="009139A6">
      <w:r>
        <w:separator/>
      </w:r>
    </w:p>
  </w:endnote>
  <w:endnote w:type="continuationSeparator" w:id="0">
    <w:p w14:paraId="5AB742F1" w14:textId="77777777" w:rsidR="003215B3" w:rsidRDefault="003215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726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AC99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C6F1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AC315" w14:textId="77777777" w:rsidR="003215B3" w:rsidRDefault="003215B3" w:rsidP="009139A6">
      <w:r>
        <w:separator/>
      </w:r>
    </w:p>
  </w:footnote>
  <w:footnote w:type="continuationSeparator" w:id="0">
    <w:p w14:paraId="4FED9485" w14:textId="77777777" w:rsidR="003215B3" w:rsidRDefault="003215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A52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4819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84A8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5B3"/>
    <w:rsid w:val="000666E0"/>
    <w:rsid w:val="002510B7"/>
    <w:rsid w:val="003215B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E1FA9"/>
  <w15:chartTrackingRefBased/>
  <w15:docId w15:val="{9ED6FB7E-3491-4EC2-9F04-5199AEE6B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2021-11-16T12:02:00Z</dcterms:created>
  <dcterms:modified xsi:type="dcterms:W3CDTF">2021-11-16T12:03:00Z</dcterms:modified>
</cp:coreProperties>
</file>